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638971DA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4503D7">
        <w:rPr>
          <w:b/>
          <w:noProof/>
          <w:sz w:val="24"/>
          <w:szCs w:val="24"/>
          <w:lang w:val="en-US"/>
        </w:rPr>
        <w:t>6bis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E75869" w:rsidRPr="00E75869">
        <w:rPr>
          <w:b/>
          <w:noProof/>
          <w:sz w:val="24"/>
          <w:szCs w:val="24"/>
          <w:lang w:val="en-US"/>
        </w:rPr>
        <w:t>240364</w:t>
      </w:r>
      <w:r w:rsidR="005E18F1">
        <w:rPr>
          <w:b/>
          <w:noProof/>
          <w:sz w:val="24"/>
          <w:szCs w:val="24"/>
          <w:lang w:val="en-US"/>
        </w:rPr>
        <w:t>6</w:t>
      </w:r>
    </w:p>
    <w:p w14:paraId="21D2646D" w14:textId="07D59978" w:rsidR="00874B20" w:rsidRPr="008B4840" w:rsidRDefault="007D793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Changsha</w:t>
      </w:r>
      <w:r w:rsidR="00F31FDD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China</w:t>
      </w:r>
      <w:r w:rsidR="00F31FDD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15</w:t>
      </w:r>
      <w:r w:rsidRPr="007D793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19</w:t>
      </w:r>
      <w:r w:rsidRPr="007D793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April</w:t>
      </w:r>
      <w:r w:rsidR="00EB207A" w:rsidRPr="008B4840">
        <w:rPr>
          <w:b/>
          <w:noProof/>
          <w:sz w:val="24"/>
          <w:szCs w:val="24"/>
          <w:lang w:val="en-US"/>
        </w:rPr>
        <w:t xml:space="preserve"> 202</w:t>
      </w:r>
      <w:r>
        <w:rPr>
          <w:b/>
          <w:noProof/>
          <w:sz w:val="24"/>
          <w:szCs w:val="24"/>
          <w:lang w:val="en-US"/>
        </w:rPr>
        <w:t>4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57D99573" w:rsidR="004E3939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Title:</w:t>
      </w:r>
      <w:r w:rsidRPr="005E18F1">
        <w:rPr>
          <w:rFonts w:ascii="Arial" w:hAnsi="Arial" w:cs="Arial"/>
          <w:bCs/>
          <w:lang w:val="en-US"/>
        </w:rPr>
        <w:tab/>
      </w:r>
      <w:r w:rsidR="004503D7" w:rsidRPr="005E18F1">
        <w:rPr>
          <w:rFonts w:ascii="Arial" w:hAnsi="Arial" w:cs="Arial"/>
          <w:bCs/>
          <w:lang w:val="en-US"/>
        </w:rPr>
        <w:t xml:space="preserve">Reply </w:t>
      </w:r>
      <w:r w:rsidR="003D295F" w:rsidRPr="005E18F1">
        <w:rPr>
          <w:rFonts w:ascii="Arial" w:hAnsi="Arial" w:cs="Arial"/>
          <w:bCs/>
          <w:color w:val="000000"/>
          <w:lang w:val="en-US"/>
        </w:rPr>
        <w:t xml:space="preserve">LS on </w:t>
      </w:r>
      <w:r w:rsidR="004503D7" w:rsidRPr="005E18F1">
        <w:rPr>
          <w:rFonts w:ascii="Arial" w:hAnsi="Arial" w:cs="Arial"/>
          <w:bCs/>
          <w:color w:val="000000"/>
          <w:lang w:val="en-US"/>
        </w:rPr>
        <w:t>2-step RACH for eRedCap</w:t>
      </w:r>
    </w:p>
    <w:p w14:paraId="6EDB2C0D" w14:textId="73260D54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hyperlink r:id="rId11" w:history="1">
        <w:r w:rsidR="004503D7" w:rsidRPr="005E18F1">
          <w:rPr>
            <w:rStyle w:val="Hyperlink"/>
            <w:rFonts w:ascii="Arial" w:hAnsi="Arial" w:cs="Arial"/>
            <w:lang w:val="en-US"/>
          </w:rPr>
          <w:t>R1-2401948</w:t>
        </w:r>
      </w:hyperlink>
      <w:r w:rsidR="004503D7" w:rsidRPr="005E18F1">
        <w:rPr>
          <w:rFonts w:ascii="Arial" w:hAnsi="Arial" w:cs="Arial"/>
          <w:lang w:val="en-US"/>
        </w:rPr>
        <w:t xml:space="preserve"> / </w:t>
      </w:r>
      <w:hyperlink r:id="rId12" w:history="1">
        <w:r w:rsidR="004503D7" w:rsidRPr="005E18F1">
          <w:rPr>
            <w:rStyle w:val="Hyperlink"/>
            <w:rFonts w:ascii="Arial" w:hAnsi="Arial" w:cs="Arial"/>
            <w:lang w:val="en-US"/>
          </w:rPr>
          <w:t>R2-2401890</w:t>
        </w:r>
      </w:hyperlink>
    </w:p>
    <w:p w14:paraId="6935EB2D" w14:textId="4E33B3FE" w:rsidR="00B97703" w:rsidRPr="005E18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="00CD5F0E" w:rsidRPr="005E18F1">
        <w:rPr>
          <w:rFonts w:ascii="Arial" w:hAnsi="Arial" w:cs="Arial"/>
          <w:lang w:val="en-US"/>
        </w:rPr>
        <w:t>Rel-1</w:t>
      </w:r>
      <w:r w:rsidR="00BC1F25" w:rsidRPr="005E18F1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24978773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bookmarkStart w:id="5" w:name="_Hlk88150731"/>
      <w:r w:rsidR="00BC1F25" w:rsidRPr="005E18F1">
        <w:rPr>
          <w:rFonts w:ascii="Arial" w:hAnsi="Arial" w:cs="Arial"/>
          <w:lang w:val="en-US"/>
        </w:rPr>
        <w:t>Enhanced support of reduced capability NR devices (</w:t>
      </w:r>
      <w:proofErr w:type="spellStart"/>
      <w:r w:rsidR="00BC1F25" w:rsidRPr="005E18F1">
        <w:rPr>
          <w:rFonts w:ascii="Arial" w:hAnsi="Arial" w:cs="Arial"/>
          <w:lang w:val="en-US"/>
        </w:rPr>
        <w:t>NR_redcap_enh</w:t>
      </w:r>
      <w:proofErr w:type="spellEnd"/>
      <w:r w:rsidR="00BC1F25" w:rsidRPr="005E18F1">
        <w:rPr>
          <w:rFonts w:ascii="Arial" w:hAnsi="Arial" w:cs="Arial"/>
          <w:lang w:val="en-US"/>
        </w:rPr>
        <w:t>-Core)</w:t>
      </w:r>
      <w:bookmarkEnd w:id="5"/>
    </w:p>
    <w:p w14:paraId="1CA74F4C" w14:textId="77777777" w:rsidR="00B97703" w:rsidRPr="005E18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4922D6CF" w:rsidR="00B97703" w:rsidRPr="005E18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18F1">
        <w:rPr>
          <w:rFonts w:ascii="Arial" w:hAnsi="Arial" w:cs="Arial"/>
          <w:b/>
          <w:lang w:val="en-US"/>
        </w:rPr>
        <w:t>Source:</w:t>
      </w:r>
      <w:r w:rsidRPr="005E18F1">
        <w:rPr>
          <w:rFonts w:ascii="Arial" w:hAnsi="Arial" w:cs="Arial"/>
          <w:bCs/>
          <w:lang w:val="en-US"/>
        </w:rPr>
        <w:tab/>
      </w:r>
      <w:r w:rsidR="008B4840" w:rsidRPr="005E18F1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5E18F1">
        <w:rPr>
          <w:rFonts w:ascii="Arial" w:hAnsi="Arial" w:cs="Arial"/>
          <w:b/>
          <w:lang w:val="en-US"/>
        </w:rPr>
        <w:t>To:</w:t>
      </w:r>
      <w:r w:rsidRPr="005E18F1">
        <w:rPr>
          <w:rFonts w:ascii="Arial" w:hAnsi="Arial" w:cs="Arial"/>
          <w:b/>
          <w:bCs/>
          <w:lang w:val="en-US"/>
        </w:rPr>
        <w:tab/>
      </w:r>
      <w:r w:rsidR="005E50AE" w:rsidRPr="005E18F1">
        <w:rPr>
          <w:rFonts w:ascii="Arial" w:hAnsi="Arial" w:cs="Arial"/>
          <w:lang w:val="en-US"/>
        </w:rPr>
        <w:t>RAN2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johan (dot) bergman (at) ericsson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0120E40F" w14:textId="56AE0C37" w:rsidR="00EE7BBC" w:rsidRDefault="003704F9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RAN1#116bis discussed the following aspects of 2-step RACH for eRedCap raised in the LS from RAN2: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3704F9" w14:paraId="0504601C" w14:textId="77777777" w:rsidTr="003704F9">
        <w:tc>
          <w:tcPr>
            <w:tcW w:w="9855" w:type="dxa"/>
          </w:tcPr>
          <w:p w14:paraId="72D650D2" w14:textId="4D7E51B8" w:rsidR="003704F9" w:rsidRPr="003704F9" w:rsidRDefault="003704F9" w:rsidP="003704F9">
            <w:pPr>
              <w:rPr>
                <w:rFonts w:ascii="Arial" w:hAnsi="Arial" w:cs="Arial"/>
                <w:lang w:val="en-US"/>
              </w:rPr>
            </w:pPr>
            <w:r w:rsidRPr="003704F9">
              <w:rPr>
                <w:rFonts w:ascii="Arial" w:hAnsi="Arial" w:cs="Arial"/>
                <w:lang w:val="en-US"/>
              </w:rPr>
              <w:t>RAN2 had a discussion on how to configure 2-step RA resources for eRedCap UEs. RAN2 decided to recommend RAN1 to support 2-step RA for eRedCap UEs on 2-step eRedCap resources. If this is not agreeable RAN2 will assume that 2-step RA for eRedCap is not supported at all.</w:t>
            </w:r>
          </w:p>
          <w:p w14:paraId="3A164FE9" w14:textId="22E77769" w:rsidR="003704F9" w:rsidRDefault="003704F9" w:rsidP="003704F9">
            <w:pPr>
              <w:rPr>
                <w:rFonts w:ascii="Arial" w:hAnsi="Arial" w:cs="Arial"/>
                <w:lang w:val="en-US"/>
              </w:rPr>
            </w:pPr>
            <w:r w:rsidRPr="003704F9">
              <w:rPr>
                <w:rFonts w:ascii="Arial" w:hAnsi="Arial" w:cs="Arial"/>
                <w:lang w:val="en-US"/>
              </w:rPr>
              <w:t>It was also agreed that the following is not specified from RAN2 standpoint: the case where an eRedCap UE uses 2-step RedCap RA resources when 2-step eRedCap RA resources are not configured. If this is agreeable to RAN1, RAN2 will specify that an eRedCap UE that falls back from 2-step random access (using the 2-step eRedCap RA resources) shall use the 4-step eRedCap RA resources.</w:t>
            </w:r>
          </w:p>
        </w:tc>
      </w:tr>
    </w:tbl>
    <w:p w14:paraId="19544D1D" w14:textId="1C51EB08" w:rsidR="00392ECB" w:rsidRPr="00392ECB" w:rsidRDefault="002A023D" w:rsidP="00392EC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7E7C03">
        <w:rPr>
          <w:rFonts w:ascii="Arial" w:hAnsi="Arial" w:cs="Arial"/>
          <w:lang w:val="en-US"/>
        </w:rPr>
        <w:t>RAN1 has made the following earlier agreements: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392ECB" w14:paraId="720073FE" w14:textId="77777777" w:rsidTr="00392ECB">
        <w:tc>
          <w:tcPr>
            <w:tcW w:w="9781" w:type="dxa"/>
          </w:tcPr>
          <w:p w14:paraId="521F138C" w14:textId="77777777" w:rsidR="00392ECB" w:rsidRPr="00636FAC" w:rsidRDefault="00392ECB" w:rsidP="00A0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highlight w:val="green"/>
                <w:lang w:val="en-US" w:eastAsia="en-US"/>
              </w:rPr>
            </w:pPr>
            <w:r>
              <w:rPr>
                <w:rFonts w:ascii="Times" w:hAnsi="Times"/>
                <w:szCs w:val="24"/>
                <w:highlight w:val="green"/>
                <w:lang w:val="en-US" w:eastAsia="en-US"/>
              </w:rPr>
              <w:t>Agreements</w:t>
            </w:r>
            <w:r w:rsidRPr="00636FAC">
              <w:rPr>
                <w:rFonts w:ascii="Times" w:hAnsi="Times"/>
                <w:szCs w:val="24"/>
                <w:highlight w:val="green"/>
                <w:lang w:val="en-US" w:eastAsia="en-US"/>
              </w:rPr>
              <w:t>:</w:t>
            </w:r>
          </w:p>
          <w:p w14:paraId="6A656F83" w14:textId="77777777" w:rsidR="00315C8B" w:rsidRPr="00636FAC" w:rsidRDefault="00315C8B" w:rsidP="00315C8B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A network-configurable additional separate early indication in Msg1 for Rel-18 eRedCap UEs is supported.</w:t>
            </w:r>
          </w:p>
          <w:p w14:paraId="5073F1DF" w14:textId="77777777" w:rsidR="00315C8B" w:rsidRPr="00636FAC" w:rsidRDefault="00315C8B" w:rsidP="00315C8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When Msg1 indication for Rel-18 eRedCap UEs is configured, it is used by Rel-18 eRedCap UEs (with or without UE BB bandwidth reduction).</w:t>
            </w:r>
          </w:p>
          <w:p w14:paraId="7ACEF1D7" w14:textId="77777777" w:rsidR="007E7C03" w:rsidRPr="00636FAC" w:rsidRDefault="007E7C03" w:rsidP="007E7C03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When Msg1 indication for Rel-18 eRedCap UEs is not configured while Msg1 indication for Rel-17 RedCap UEs is configured, Rel-18 eRedCap UEs shall share the PRACH that is configured for Rel-17 RedCap UEs.</w:t>
            </w:r>
          </w:p>
          <w:p w14:paraId="7020C06F" w14:textId="77777777" w:rsidR="007E7C03" w:rsidRPr="00636FAC" w:rsidRDefault="007E7C03" w:rsidP="007E7C03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Note: Rel-18 eRedCap UEs will be differentiated from Rel-17 RedCap UEs based on Msg3 of Rel-18 eRedCap UEs.</w:t>
            </w:r>
          </w:p>
          <w:p w14:paraId="0D3DBCAD" w14:textId="6B9E14C8" w:rsidR="00392ECB" w:rsidRPr="00EF6708" w:rsidRDefault="00392ECB" w:rsidP="00A02FF6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Additional early indication in MsgA PRACH is not supported.</w:t>
            </w:r>
          </w:p>
          <w:p w14:paraId="6F589A1E" w14:textId="77777777" w:rsidR="00392ECB" w:rsidRDefault="00392ECB" w:rsidP="00A02FF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If MsgA PRACH early indication for Rel-17 RedCap UEs is configured, a Rel-18 eRedCap UE shall share the MsgA PRACH that is configured for Rel-17 RedCap UEs if the Rel-18 eRedCap UE performs 2-step RACH.</w:t>
            </w:r>
          </w:p>
          <w:p w14:paraId="147BF205" w14:textId="77777777" w:rsidR="00315C8B" w:rsidRPr="000A4D30" w:rsidRDefault="00315C8B" w:rsidP="00315C8B">
            <w:p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zh-CN"/>
              </w:rPr>
            </w:pPr>
          </w:p>
        </w:tc>
      </w:tr>
    </w:tbl>
    <w:p w14:paraId="79C3C254" w14:textId="7A4942DA" w:rsidR="007A2D4C" w:rsidRDefault="007A2D4C" w:rsidP="007A2D4C">
      <w:pPr>
        <w:rPr>
          <w:rFonts w:ascii="Arial" w:hAnsi="Arial" w:cs="Arial"/>
          <w:lang w:val="en-US"/>
        </w:rPr>
      </w:pPr>
      <w:r w:rsidRPr="007A2D4C">
        <w:rPr>
          <w:rFonts w:ascii="Arial" w:hAnsi="Arial" w:cs="Arial"/>
          <w:lang w:val="en-US"/>
        </w:rPr>
        <w:br/>
      </w:r>
      <w:r w:rsidR="00F212A8">
        <w:rPr>
          <w:rFonts w:ascii="Arial" w:hAnsi="Arial" w:cs="Arial"/>
          <w:lang w:val="en-US"/>
        </w:rPr>
        <w:t xml:space="preserve">There was no consensus in RAN1 to agree with RAN2 recommendation and revert the RAN1 agreements above. Instead, </w:t>
      </w:r>
      <w:r>
        <w:rPr>
          <w:rFonts w:ascii="Arial" w:hAnsi="Arial" w:cs="Arial"/>
          <w:lang w:val="en-US"/>
        </w:rPr>
        <w:t>RAN1 would like to make the following clarifications</w:t>
      </w:r>
      <w:r w:rsidR="00F212A8">
        <w:rPr>
          <w:rFonts w:ascii="Arial" w:hAnsi="Arial" w:cs="Arial"/>
          <w:lang w:val="en-US"/>
        </w:rPr>
        <w:t xml:space="preserve"> as a way forward</w:t>
      </w:r>
      <w:r>
        <w:rPr>
          <w:rFonts w:ascii="Arial" w:hAnsi="Arial" w:cs="Arial"/>
          <w:lang w:val="en-US"/>
        </w:rPr>
        <w:t>:</w:t>
      </w:r>
    </w:p>
    <w:p w14:paraId="4F6CB73F" w14:textId="286D517C" w:rsidR="00B117B1" w:rsidRPr="00EE1DC8" w:rsidRDefault="007A2D4C" w:rsidP="00B117B1">
      <w:pPr>
        <w:rPr>
          <w:rFonts w:ascii="Arial" w:hAnsi="Arial" w:cs="Arial"/>
          <w:lang w:val="en-US"/>
        </w:rPr>
      </w:pPr>
      <w:r w:rsidRPr="00EE1DC8">
        <w:rPr>
          <w:rFonts w:ascii="Arial" w:hAnsi="Arial" w:cs="Arial"/>
          <w:lang w:val="en-US"/>
        </w:rPr>
        <w:t>First, for</w:t>
      </w:r>
      <w:r w:rsidR="00D91A23" w:rsidRPr="00EE1DC8">
        <w:rPr>
          <w:rFonts w:ascii="Arial" w:hAnsi="Arial" w:cs="Arial"/>
          <w:lang w:val="en-US"/>
        </w:rPr>
        <w:t xml:space="preserve"> the case when eRedCap 4-step RA resources are not configured, but RedCap 4-step RA resources and RedCap 2-step RA resources are configured, both RedCap UEs and eRedCap UEs use RedCap 2-step RA resources for 2-step RA and use RedCap 4-step RA resources for 4-step RA including fallback from 2-step RA. RAN1’s understanding is that the LS from RAN2 does not concern this case, and that 2-step RACH will be supported for eRedCap UEs at least for this case.</w:t>
      </w:r>
    </w:p>
    <w:p w14:paraId="5505F39A" w14:textId="05C56EE9" w:rsidR="00EE1DC8" w:rsidRPr="00EE1DC8" w:rsidRDefault="00EE1DC8" w:rsidP="00EE1DC8">
      <w:pPr>
        <w:rPr>
          <w:rFonts w:ascii="Arial" w:hAnsi="Arial" w:cs="Arial"/>
          <w:lang w:val="en-US"/>
        </w:rPr>
      </w:pPr>
      <w:r w:rsidRPr="00EE1DC8">
        <w:rPr>
          <w:rFonts w:ascii="Arial" w:hAnsi="Arial" w:cs="Arial"/>
          <w:lang w:val="en-US"/>
        </w:rPr>
        <w:t xml:space="preserve">Furthermore, from RAN1 point of view, fallback to RedCap 4-step RA resources can already be supported by existing RAN1 specifications for any case where an eRedCap UE uses RedCap 2-step RA resources for 2-step </w:t>
      </w:r>
      <w:r w:rsidRPr="00EE1DC8">
        <w:rPr>
          <w:rFonts w:ascii="Arial" w:hAnsi="Arial" w:cs="Arial"/>
          <w:lang w:val="en-US"/>
        </w:rPr>
        <w:lastRenderedPageBreak/>
        <w:t>RA, under the assumption that gNB applies the eRedCap RAR timing relaxation for all RedCap UEs and eRedCap UEs when needed.</w:t>
      </w:r>
      <w:r>
        <w:rPr>
          <w:rFonts w:ascii="Arial" w:hAnsi="Arial" w:cs="Arial"/>
          <w:lang w:val="en-US"/>
        </w:rPr>
        <w:t xml:space="preserve"> To clarify this, RAN1#116bis made the following agreement: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EE1DC8" w14:paraId="29FA9086" w14:textId="77777777" w:rsidTr="009D48AD">
        <w:tc>
          <w:tcPr>
            <w:tcW w:w="9630" w:type="dxa"/>
          </w:tcPr>
          <w:p w14:paraId="605F2B0B" w14:textId="77777777" w:rsidR="00EE1DC8" w:rsidRPr="008E3065" w:rsidRDefault="00EE1DC8" w:rsidP="009D48AD">
            <w:pPr>
              <w:spacing w:after="0" w:line="252" w:lineRule="auto"/>
              <w:contextualSpacing/>
              <w:rPr>
                <w:bCs/>
                <w:highlight w:val="green"/>
                <w:lang w:val="en-US" w:eastAsia="zh-CN"/>
              </w:rPr>
            </w:pPr>
            <w:r w:rsidRPr="008E3065">
              <w:rPr>
                <w:rFonts w:eastAsia="DengXian"/>
                <w:bCs/>
                <w:highlight w:val="green"/>
                <w:lang w:val="en-US" w:eastAsia="zh-CN"/>
              </w:rPr>
              <w:t>Agreement:</w:t>
            </w:r>
          </w:p>
          <w:p w14:paraId="3E0330F8" w14:textId="77777777" w:rsidR="00EE1DC8" w:rsidRPr="008E3065" w:rsidRDefault="00EE1DC8" w:rsidP="00EE1DC8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644"/>
              <w:contextualSpacing/>
              <w:textAlignment w:val="auto"/>
              <w:rPr>
                <w:bCs/>
                <w:lang w:val="en-US" w:eastAsia="zh-CN"/>
              </w:rPr>
            </w:pPr>
            <w:r w:rsidRPr="008E3065">
              <w:rPr>
                <w:rFonts w:eastAsia="DengXian"/>
                <w:bCs/>
                <w:lang w:val="en-US" w:eastAsia="zh-CN"/>
              </w:rPr>
              <w:t>On top of earlier RAN1 agreement</w:t>
            </w:r>
          </w:p>
          <w:p w14:paraId="1B7A6A1F" w14:textId="77777777" w:rsidR="00EE1DC8" w:rsidRPr="008E3065" w:rsidRDefault="00EE1DC8" w:rsidP="00EE1DC8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1364"/>
              <w:contextualSpacing/>
              <w:textAlignment w:val="auto"/>
              <w:rPr>
                <w:bCs/>
                <w:lang w:val="en-US" w:eastAsia="zh-CN"/>
              </w:rPr>
            </w:pPr>
            <w:r w:rsidRPr="008E3065">
              <w:rPr>
                <w:bCs/>
                <w:lang w:val="en-US" w:eastAsia="zh-CN"/>
              </w:rPr>
              <w:t>Additional early indication in MsgA PRACH is not supported.</w:t>
            </w:r>
          </w:p>
          <w:p w14:paraId="4245DA70" w14:textId="023CA116" w:rsidR="00EE1DC8" w:rsidRPr="008E3065" w:rsidRDefault="00EE1DC8" w:rsidP="00EE1DC8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1364"/>
              <w:contextualSpacing/>
              <w:textAlignment w:val="auto"/>
              <w:rPr>
                <w:bCs/>
                <w:lang w:val="en-US" w:eastAsia="zh-CN"/>
              </w:rPr>
            </w:pPr>
            <w:r w:rsidRPr="008E3065">
              <w:rPr>
                <w:bCs/>
                <w:lang w:val="en-US" w:eastAsia="zh-CN"/>
              </w:rPr>
              <w:t>If MsgA PRACH early indication for Rel-17 RedCap UEs is configured, a Rel-18 eRedCap UE shall share the MsgA PRACH that is configured for Rel-17 RedCap UEs if the Rel-18 eRedCap UE performs 2-step RACH</w:t>
            </w:r>
            <w:r w:rsidRPr="008E3065">
              <w:rPr>
                <w:bCs/>
                <w:u w:val="single"/>
                <w:lang w:val="en-US" w:eastAsia="zh-CN"/>
              </w:rPr>
              <w:t>,</w:t>
            </w:r>
          </w:p>
          <w:p w14:paraId="0CD9D6DA" w14:textId="77777777" w:rsidR="00EE1DC8" w:rsidRPr="008E3065" w:rsidRDefault="00EE1DC8" w:rsidP="009D48AD">
            <w:pPr>
              <w:spacing w:line="252" w:lineRule="auto"/>
              <w:ind w:left="644"/>
              <w:contextualSpacing/>
              <w:rPr>
                <w:rFonts w:eastAsia="DengXian"/>
                <w:bCs/>
                <w:lang w:val="en-US" w:eastAsia="zh-CN"/>
              </w:rPr>
            </w:pPr>
            <w:r w:rsidRPr="008E3065">
              <w:rPr>
                <w:rFonts w:eastAsia="DengXian"/>
                <w:bCs/>
                <w:lang w:val="en-US" w:eastAsia="zh-CN"/>
              </w:rPr>
              <w:t xml:space="preserve">from RAN1 point of view, above can be supported </w:t>
            </w:r>
            <w:r w:rsidRPr="008E3065">
              <w:rPr>
                <w:bCs/>
                <w:lang w:val="en-US" w:eastAsia="zh-CN"/>
              </w:rPr>
              <w:t>with fallback to 4-step Rel-17 RedCap RACH resources</w:t>
            </w:r>
            <w:r w:rsidRPr="008E3065">
              <w:rPr>
                <w:rFonts w:eastAsia="DengXian"/>
                <w:bCs/>
                <w:lang w:val="en-US" w:eastAsia="zh-CN"/>
              </w:rPr>
              <w:t xml:space="preserve"> by assuming that gNB will apply eRedCap RAR timing relaxation for RedCap UE when needed.</w:t>
            </w:r>
          </w:p>
          <w:p w14:paraId="1C142CB5" w14:textId="77777777" w:rsidR="00EE1DC8" w:rsidRPr="008E3065" w:rsidRDefault="00EE1DC8" w:rsidP="00EE1DC8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644"/>
              <w:contextualSpacing/>
              <w:textAlignment w:val="auto"/>
              <w:rPr>
                <w:rFonts w:eastAsia="DengXian"/>
                <w:bCs/>
                <w:lang w:val="en-US" w:eastAsia="zh-CN"/>
              </w:rPr>
            </w:pPr>
            <w:r w:rsidRPr="008E3065">
              <w:rPr>
                <w:rFonts w:eastAsia="DengXian"/>
                <w:bCs/>
                <w:lang w:val="en-US" w:eastAsia="zh-CN"/>
              </w:rPr>
              <w:t>Send LS to RAN2 to inform the above agreement.</w:t>
            </w:r>
          </w:p>
          <w:p w14:paraId="4D03E87B" w14:textId="77777777" w:rsidR="00EE1DC8" w:rsidRPr="008E3065" w:rsidRDefault="00EE1DC8" w:rsidP="009D48AD">
            <w:pPr>
              <w:spacing w:after="0" w:line="252" w:lineRule="auto"/>
              <w:contextualSpacing/>
              <w:rPr>
                <w:rFonts w:eastAsia="DengXian"/>
                <w:bCs/>
                <w:lang w:val="en-US" w:eastAsia="zh-CN"/>
              </w:rPr>
            </w:pPr>
          </w:p>
        </w:tc>
      </w:tr>
    </w:tbl>
    <w:p w14:paraId="77DB2117" w14:textId="11AE557F" w:rsidR="00B117B1" w:rsidRPr="00AF75A1" w:rsidRDefault="00EE1DC8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B117B1" w:rsidRPr="00AF75A1">
        <w:rPr>
          <w:rFonts w:ascii="Arial" w:hAnsi="Arial" w:cs="Arial"/>
          <w:lang w:val="en-US"/>
        </w:rPr>
        <w:t>If this approach is acceptable from RAN2 point of view, this means that 2-step RA for eRedCap UEs can be handled using RedCap 2-step RA resources with fallback to RedCap 4-step RA resources</w:t>
      </w:r>
      <w:r w:rsidR="00125497" w:rsidRPr="00AF75A1"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13C36D4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8D7E73">
        <w:rPr>
          <w:rFonts w:ascii="Arial" w:hAnsi="Arial" w:cs="Arial"/>
          <w:lang w:val="en-US"/>
        </w:rPr>
        <w:t xml:space="preserve">RAN1 respectfully </w:t>
      </w:r>
      <w:r w:rsidR="00DB5793">
        <w:rPr>
          <w:rFonts w:ascii="Arial" w:hAnsi="Arial" w:cs="Arial"/>
          <w:lang w:val="en-US"/>
        </w:rPr>
        <w:t>asks</w:t>
      </w:r>
      <w:r w:rsidR="008D7E73">
        <w:rPr>
          <w:rFonts w:ascii="Arial" w:hAnsi="Arial" w:cs="Arial"/>
          <w:lang w:val="en-US"/>
        </w:rPr>
        <w:t xml:space="preserve"> RAN2 to take the above into account 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474E20C9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394F1F">
        <w:rPr>
          <w:rFonts w:ascii="Arial" w:hAnsi="Arial" w:cs="Arial"/>
          <w:bCs/>
          <w:color w:val="000000"/>
          <w:lang w:val="en-US"/>
        </w:rPr>
        <w:t>7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394F1F">
        <w:rPr>
          <w:rFonts w:ascii="Arial" w:hAnsi="Arial" w:cs="Arial"/>
          <w:bCs/>
          <w:color w:val="000000"/>
          <w:lang w:val="en-US"/>
        </w:rPr>
        <w:t>20</w:t>
      </w:r>
      <w:r w:rsidR="00394F1F" w:rsidRPr="00394F1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394F1F">
        <w:rPr>
          <w:rFonts w:ascii="Arial" w:hAnsi="Arial" w:cs="Arial"/>
          <w:bCs/>
          <w:color w:val="000000"/>
          <w:lang w:val="en-US"/>
        </w:rPr>
        <w:t xml:space="preserve"> – 24</w:t>
      </w:r>
      <w:r w:rsidR="00394F1F" w:rsidRPr="00394F1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394F1F">
        <w:rPr>
          <w:rFonts w:ascii="Arial" w:hAnsi="Arial" w:cs="Arial"/>
          <w:bCs/>
          <w:color w:val="000000"/>
          <w:lang w:val="en-US"/>
        </w:rPr>
        <w:t xml:space="preserve"> May 2024</w:t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394F1F">
        <w:rPr>
          <w:rFonts w:ascii="Arial" w:hAnsi="Arial" w:cs="Arial"/>
          <w:bCs/>
          <w:color w:val="000000"/>
          <w:lang w:val="en-US"/>
        </w:rPr>
        <w:tab/>
        <w:t>Fukuoka, JP</w:t>
      </w:r>
    </w:p>
    <w:p w14:paraId="4F57170D" w14:textId="0413CD0A" w:rsidR="00226A83" w:rsidRPr="00881104" w:rsidRDefault="00226A83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394F1F">
        <w:rPr>
          <w:rFonts w:ascii="Arial" w:hAnsi="Arial" w:cs="Arial"/>
          <w:bCs/>
          <w:color w:val="000000"/>
          <w:lang w:val="en-US"/>
        </w:rPr>
        <w:t>8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5F62B8">
        <w:rPr>
          <w:rFonts w:ascii="Arial" w:hAnsi="Arial" w:cs="Arial"/>
          <w:bCs/>
          <w:color w:val="000000"/>
          <w:lang w:val="en-US"/>
        </w:rPr>
        <w:t>19</w:t>
      </w:r>
      <w:r w:rsidR="005F62B8" w:rsidRPr="005F62B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5F62B8">
        <w:rPr>
          <w:rFonts w:ascii="Arial" w:hAnsi="Arial" w:cs="Arial"/>
          <w:bCs/>
          <w:color w:val="000000"/>
          <w:lang w:val="en-US"/>
        </w:rPr>
        <w:t xml:space="preserve"> – 23</w:t>
      </w:r>
      <w:r w:rsidR="005F62B8" w:rsidRPr="005F62B8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5F62B8">
        <w:rPr>
          <w:rFonts w:ascii="Arial" w:hAnsi="Arial" w:cs="Arial"/>
          <w:bCs/>
          <w:color w:val="000000"/>
          <w:lang w:val="en-US"/>
        </w:rPr>
        <w:t xml:space="preserve"> August 2024</w:t>
      </w:r>
      <w:r w:rsidR="005F62B8">
        <w:rPr>
          <w:rFonts w:ascii="Arial" w:hAnsi="Arial" w:cs="Arial"/>
          <w:bCs/>
          <w:color w:val="000000"/>
          <w:lang w:val="en-US"/>
        </w:rPr>
        <w:tab/>
      </w:r>
      <w:r w:rsidR="005F62B8">
        <w:rPr>
          <w:rFonts w:ascii="Arial" w:hAnsi="Arial" w:cs="Arial"/>
          <w:bCs/>
          <w:color w:val="000000"/>
          <w:lang w:val="en-US"/>
        </w:rPr>
        <w:tab/>
        <w:t>Maastricht, NL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7C71"/>
    <w:multiLevelType w:val="multilevel"/>
    <w:tmpl w:val="05C87C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84D"/>
    <w:multiLevelType w:val="hybridMultilevel"/>
    <w:tmpl w:val="26F4B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32FFF"/>
    <w:multiLevelType w:val="hybridMultilevel"/>
    <w:tmpl w:val="E9DE8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6F71"/>
    <w:multiLevelType w:val="hybridMultilevel"/>
    <w:tmpl w:val="3F7286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16F35"/>
    <w:multiLevelType w:val="hybridMultilevel"/>
    <w:tmpl w:val="CC32157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93FE5"/>
    <w:multiLevelType w:val="hybridMultilevel"/>
    <w:tmpl w:val="A880D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6" w15:restartNumberingAfterBreak="0">
    <w:nsid w:val="792D0182"/>
    <w:multiLevelType w:val="hybridMultilevel"/>
    <w:tmpl w:val="12B28F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712159">
    <w:abstractNumId w:val="29"/>
  </w:num>
  <w:num w:numId="2" w16cid:durableId="1661688694">
    <w:abstractNumId w:val="26"/>
  </w:num>
  <w:num w:numId="3" w16cid:durableId="991449807">
    <w:abstractNumId w:val="19"/>
  </w:num>
  <w:num w:numId="4" w16cid:durableId="486164474">
    <w:abstractNumId w:val="11"/>
  </w:num>
  <w:num w:numId="5" w16cid:durableId="625157474">
    <w:abstractNumId w:val="18"/>
  </w:num>
  <w:num w:numId="6" w16cid:durableId="561671368">
    <w:abstractNumId w:val="10"/>
  </w:num>
  <w:num w:numId="7" w16cid:durableId="1476415698">
    <w:abstractNumId w:val="20"/>
  </w:num>
  <w:num w:numId="8" w16cid:durableId="12413324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7"/>
  </w:num>
  <w:num w:numId="12" w16cid:durableId="793209610">
    <w:abstractNumId w:val="21"/>
  </w:num>
  <w:num w:numId="13" w16cid:durableId="473722886">
    <w:abstractNumId w:val="10"/>
  </w:num>
  <w:num w:numId="14" w16cid:durableId="1627543845">
    <w:abstractNumId w:val="9"/>
  </w:num>
  <w:num w:numId="15" w16cid:durableId="297302190">
    <w:abstractNumId w:val="22"/>
  </w:num>
  <w:num w:numId="16" w16cid:durableId="1149520175">
    <w:abstractNumId w:val="15"/>
  </w:num>
  <w:num w:numId="17" w16cid:durableId="311569957">
    <w:abstractNumId w:val="6"/>
  </w:num>
  <w:num w:numId="18" w16cid:durableId="185414748">
    <w:abstractNumId w:val="3"/>
  </w:num>
  <w:num w:numId="19" w16cid:durableId="1560289702">
    <w:abstractNumId w:val="17"/>
  </w:num>
  <w:num w:numId="20" w16cid:durableId="1356732208">
    <w:abstractNumId w:val="14"/>
  </w:num>
  <w:num w:numId="21" w16cid:durableId="2032796865">
    <w:abstractNumId w:val="24"/>
  </w:num>
  <w:num w:numId="22" w16cid:durableId="32971638">
    <w:abstractNumId w:val="32"/>
  </w:num>
  <w:num w:numId="23" w16cid:durableId="1710301488">
    <w:abstractNumId w:val="0"/>
  </w:num>
  <w:num w:numId="24" w16cid:durableId="844127496">
    <w:abstractNumId w:val="16"/>
  </w:num>
  <w:num w:numId="25" w16cid:durableId="1580868638">
    <w:abstractNumId w:val="27"/>
  </w:num>
  <w:num w:numId="26" w16cid:durableId="1013802419">
    <w:abstractNumId w:val="25"/>
  </w:num>
  <w:num w:numId="27" w16cid:durableId="506141200">
    <w:abstractNumId w:val="12"/>
  </w:num>
  <w:num w:numId="28" w16cid:durableId="1839805776">
    <w:abstractNumId w:val="4"/>
  </w:num>
  <w:num w:numId="29" w16cid:durableId="987631509">
    <w:abstractNumId w:val="28"/>
  </w:num>
  <w:num w:numId="30" w16cid:durableId="2102529166">
    <w:abstractNumId w:val="30"/>
  </w:num>
  <w:num w:numId="31" w16cid:durableId="551503256">
    <w:abstractNumId w:val="23"/>
  </w:num>
  <w:num w:numId="32" w16cid:durableId="1718356065">
    <w:abstractNumId w:val="8"/>
  </w:num>
  <w:num w:numId="33" w16cid:durableId="1148395638">
    <w:abstractNumId w:val="5"/>
  </w:num>
  <w:num w:numId="34" w16cid:durableId="675157307">
    <w:abstractNumId w:val="13"/>
  </w:num>
  <w:num w:numId="35" w16cid:durableId="1107582314">
    <w:abstractNumId w:val="31"/>
  </w:num>
  <w:num w:numId="36" w16cid:durableId="639461128">
    <w:abstractNumId w:val="36"/>
  </w:num>
  <w:num w:numId="37" w16cid:durableId="145325351">
    <w:abstractNumId w:val="2"/>
  </w:num>
  <w:num w:numId="38" w16cid:durableId="1970130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DD2"/>
    <w:rsid w:val="00027CCD"/>
    <w:rsid w:val="000324BD"/>
    <w:rsid w:val="000328C7"/>
    <w:rsid w:val="00033F71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BF7"/>
    <w:rsid w:val="00091F7A"/>
    <w:rsid w:val="000A2A4F"/>
    <w:rsid w:val="000A4D30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5497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3DD7"/>
    <w:rsid w:val="001B73E8"/>
    <w:rsid w:val="001C44CB"/>
    <w:rsid w:val="001D1CBB"/>
    <w:rsid w:val="001D2FF1"/>
    <w:rsid w:val="001E1C93"/>
    <w:rsid w:val="001E6EB7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2A70"/>
    <w:rsid w:val="0024401A"/>
    <w:rsid w:val="002509B1"/>
    <w:rsid w:val="00290FD8"/>
    <w:rsid w:val="00294840"/>
    <w:rsid w:val="002A023D"/>
    <w:rsid w:val="002A52D7"/>
    <w:rsid w:val="002A56C5"/>
    <w:rsid w:val="002B734E"/>
    <w:rsid w:val="002B7998"/>
    <w:rsid w:val="002C3036"/>
    <w:rsid w:val="002E6D5A"/>
    <w:rsid w:val="002F1940"/>
    <w:rsid w:val="00314AC9"/>
    <w:rsid w:val="00315C8B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04F9"/>
    <w:rsid w:val="00376CC7"/>
    <w:rsid w:val="00383545"/>
    <w:rsid w:val="00383579"/>
    <w:rsid w:val="00392ECB"/>
    <w:rsid w:val="00394F1F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4B8E"/>
    <w:rsid w:val="00446044"/>
    <w:rsid w:val="004467BF"/>
    <w:rsid w:val="004503D7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37CDF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0414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D6397"/>
    <w:rsid w:val="005E177C"/>
    <w:rsid w:val="005E18F1"/>
    <w:rsid w:val="005E37FC"/>
    <w:rsid w:val="005E50AE"/>
    <w:rsid w:val="005F301F"/>
    <w:rsid w:val="005F3797"/>
    <w:rsid w:val="005F59B9"/>
    <w:rsid w:val="005F62B8"/>
    <w:rsid w:val="005F6EBB"/>
    <w:rsid w:val="005F70CB"/>
    <w:rsid w:val="00613CEB"/>
    <w:rsid w:val="00622BDC"/>
    <w:rsid w:val="00624F03"/>
    <w:rsid w:val="00635A9A"/>
    <w:rsid w:val="00636FAC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B3085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2D4C"/>
    <w:rsid w:val="007A32EE"/>
    <w:rsid w:val="007B25C6"/>
    <w:rsid w:val="007B42CC"/>
    <w:rsid w:val="007B4B09"/>
    <w:rsid w:val="007C00CF"/>
    <w:rsid w:val="007C2536"/>
    <w:rsid w:val="007C59CC"/>
    <w:rsid w:val="007D06C5"/>
    <w:rsid w:val="007D5975"/>
    <w:rsid w:val="007D793D"/>
    <w:rsid w:val="007E437E"/>
    <w:rsid w:val="007E7C03"/>
    <w:rsid w:val="007F26C6"/>
    <w:rsid w:val="007F4F92"/>
    <w:rsid w:val="0080527F"/>
    <w:rsid w:val="008120FA"/>
    <w:rsid w:val="00813571"/>
    <w:rsid w:val="00814FFA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065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7341A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5A1"/>
    <w:rsid w:val="00AF7841"/>
    <w:rsid w:val="00B00756"/>
    <w:rsid w:val="00B117B1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35A7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49E6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967"/>
    <w:rsid w:val="00D42A89"/>
    <w:rsid w:val="00D55613"/>
    <w:rsid w:val="00D752F8"/>
    <w:rsid w:val="00D87BEE"/>
    <w:rsid w:val="00D91A23"/>
    <w:rsid w:val="00D953C4"/>
    <w:rsid w:val="00DA193D"/>
    <w:rsid w:val="00DA6E56"/>
    <w:rsid w:val="00DB31B6"/>
    <w:rsid w:val="00DB41AB"/>
    <w:rsid w:val="00DB41E0"/>
    <w:rsid w:val="00DB5793"/>
    <w:rsid w:val="00DB5D28"/>
    <w:rsid w:val="00DD5447"/>
    <w:rsid w:val="00DE05EB"/>
    <w:rsid w:val="00DE66DA"/>
    <w:rsid w:val="00DE69A1"/>
    <w:rsid w:val="00DF0D79"/>
    <w:rsid w:val="00DF46AB"/>
    <w:rsid w:val="00DF4E15"/>
    <w:rsid w:val="00DF6F5F"/>
    <w:rsid w:val="00E04D34"/>
    <w:rsid w:val="00E13BFD"/>
    <w:rsid w:val="00E34D71"/>
    <w:rsid w:val="00E45BED"/>
    <w:rsid w:val="00E63A42"/>
    <w:rsid w:val="00E652C9"/>
    <w:rsid w:val="00E71C87"/>
    <w:rsid w:val="00E75869"/>
    <w:rsid w:val="00E86401"/>
    <w:rsid w:val="00E924F6"/>
    <w:rsid w:val="00EA5610"/>
    <w:rsid w:val="00EB207A"/>
    <w:rsid w:val="00EB7E46"/>
    <w:rsid w:val="00EC05A3"/>
    <w:rsid w:val="00ED435C"/>
    <w:rsid w:val="00EE03F7"/>
    <w:rsid w:val="00EE1DC8"/>
    <w:rsid w:val="00EE45C1"/>
    <w:rsid w:val="00EE7BBC"/>
    <w:rsid w:val="00EF1AFC"/>
    <w:rsid w:val="00EF6708"/>
    <w:rsid w:val="00F13ABD"/>
    <w:rsid w:val="00F164A9"/>
    <w:rsid w:val="00F20ADF"/>
    <w:rsid w:val="00F212A8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uiPriority w:val="39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25/Docs/R2-240189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6b/Docs/R1-2401948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2</Pages>
  <Words>687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127</cp:revision>
  <cp:lastPrinted>2002-04-23T16:10:00Z</cp:lastPrinted>
  <dcterms:created xsi:type="dcterms:W3CDTF">2023-08-24T23:38:00Z</dcterms:created>
  <dcterms:modified xsi:type="dcterms:W3CDTF">2024-04-18T08:43:00Z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